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31C5" w14:textId="2CFC901A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B55AF7">
        <w:rPr>
          <w:rFonts w:ascii="Arial" w:eastAsia="Times New Roman" w:hAnsi="Arial" w:cs="Arial"/>
          <w:bCs/>
          <w:sz w:val="24"/>
          <w:szCs w:val="20"/>
          <w:lang w:eastAsia="pl-PL"/>
        </w:rPr>
        <w:t>8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36690760" w14:textId="77777777" w:rsidTr="008D065E">
        <w:tc>
          <w:tcPr>
            <w:tcW w:w="2800" w:type="dxa"/>
          </w:tcPr>
          <w:p w14:paraId="382D4522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BC1F8C7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1B274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3D7BC8B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63CE2" w:rsidRPr="00A2540E" w14:paraId="0CFC0FA9" w14:textId="77777777" w:rsidTr="008D065E">
        <w:tc>
          <w:tcPr>
            <w:tcW w:w="2800" w:type="dxa"/>
          </w:tcPr>
          <w:p w14:paraId="764CB07C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71B713E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2D43C73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1FFB64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CF18230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02FE9B77" w14:textId="77777777" w:rsidTr="008D065E">
        <w:tc>
          <w:tcPr>
            <w:tcW w:w="9104" w:type="dxa"/>
            <w:shd w:val="clear" w:color="auto" w:fill="F2F2F2"/>
          </w:tcPr>
          <w:p w14:paraId="181C4355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0F4FC9D5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7C9EE8B6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1419708A" w14:textId="77777777" w:rsidTr="008D065E">
        <w:tc>
          <w:tcPr>
            <w:tcW w:w="2269" w:type="dxa"/>
          </w:tcPr>
          <w:p w14:paraId="77528F11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547872C" w14:textId="046E0E82" w:rsidR="00A63CE2" w:rsidRPr="00A2540E" w:rsidRDefault="00B55AF7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55AF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gminnej Miechowice Parcele – Miechowice Kolonia, Gmina Brześć Kujawski</w:t>
            </w:r>
          </w:p>
        </w:tc>
      </w:tr>
      <w:tr w:rsidR="004467ED" w:rsidRPr="00A2540E" w14:paraId="4D372278" w14:textId="77777777" w:rsidTr="00B470F1">
        <w:tc>
          <w:tcPr>
            <w:tcW w:w="2269" w:type="dxa"/>
          </w:tcPr>
          <w:p w14:paraId="2EFF1189" w14:textId="77777777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A507F7A" w14:textId="5847B72E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B55AF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20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FF0D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57322371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39869BB0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4467ED" w:rsidRPr="004467ED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7C0F8F84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(t.j. Dz. U. z 20</w:t>
      </w:r>
      <w:r w:rsidR="00531A80">
        <w:rPr>
          <w:rFonts w:ascii="Arial" w:hAnsi="Arial" w:cs="Arial"/>
          <w:color w:val="000000"/>
          <w:sz w:val="24"/>
          <w:szCs w:val="24"/>
        </w:rPr>
        <w:t>22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531A80">
        <w:rPr>
          <w:rFonts w:ascii="Arial" w:hAnsi="Arial" w:cs="Arial"/>
          <w:color w:val="000000"/>
          <w:sz w:val="24"/>
          <w:szCs w:val="24"/>
        </w:rPr>
        <w:t>1510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7C01C052" w14:textId="21E52998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FF0D12">
        <w:rPr>
          <w:rFonts w:ascii="Arial" w:hAnsi="Arial" w:cs="Arial"/>
          <w:bCs/>
          <w:sz w:val="24"/>
          <w:szCs w:val="24"/>
        </w:rPr>
        <w:br/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6A3C1647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2F91D0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70346A13" w14:textId="77777777" w:rsidTr="008D065E">
        <w:tc>
          <w:tcPr>
            <w:tcW w:w="2660" w:type="dxa"/>
          </w:tcPr>
          <w:p w14:paraId="21F9A13F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0ABA8B6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473F1C8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F0F712D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E75C9C1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7C9B512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467ED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25D64261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D89BA" w14:textId="77777777" w:rsidR="00C72009" w:rsidRDefault="00C72009" w:rsidP="00025386">
      <w:pPr>
        <w:spacing w:after="0" w:line="240" w:lineRule="auto"/>
      </w:pPr>
      <w:r>
        <w:separator/>
      </w:r>
    </w:p>
  </w:endnote>
  <w:endnote w:type="continuationSeparator" w:id="0">
    <w:p w14:paraId="36C07833" w14:textId="77777777" w:rsidR="00C72009" w:rsidRDefault="00C7200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DFE9" w14:textId="77777777" w:rsidR="004467ED" w:rsidRDefault="004467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5388" w14:textId="35C2264A" w:rsidR="00025386" w:rsidRDefault="00EB59D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6EF7E6C" wp14:editId="559E522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164F8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4036384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710DBA5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7285" w14:textId="77777777" w:rsidR="004467ED" w:rsidRDefault="0044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DB2C8" w14:textId="77777777" w:rsidR="00C72009" w:rsidRDefault="00C72009" w:rsidP="00025386">
      <w:pPr>
        <w:spacing w:after="0" w:line="240" w:lineRule="auto"/>
      </w:pPr>
      <w:r>
        <w:separator/>
      </w:r>
    </w:p>
  </w:footnote>
  <w:footnote w:type="continuationSeparator" w:id="0">
    <w:p w14:paraId="3428DF8C" w14:textId="77777777" w:rsidR="00C72009" w:rsidRDefault="00C7200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969E" w14:textId="77777777" w:rsidR="004467ED" w:rsidRDefault="004467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F275" w14:textId="77777777" w:rsidR="004467ED" w:rsidRDefault="004467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DB26E" w14:textId="77777777" w:rsidR="004467ED" w:rsidRDefault="004467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DD"/>
    <w:rsid w:val="00025386"/>
    <w:rsid w:val="001C2314"/>
    <w:rsid w:val="0029202E"/>
    <w:rsid w:val="003D5CDD"/>
    <w:rsid w:val="004202B7"/>
    <w:rsid w:val="004467ED"/>
    <w:rsid w:val="00527A6F"/>
    <w:rsid w:val="00531A80"/>
    <w:rsid w:val="005624D8"/>
    <w:rsid w:val="00593180"/>
    <w:rsid w:val="00742C5E"/>
    <w:rsid w:val="007A69F8"/>
    <w:rsid w:val="007A7E03"/>
    <w:rsid w:val="00833E3D"/>
    <w:rsid w:val="008D065E"/>
    <w:rsid w:val="008F2498"/>
    <w:rsid w:val="009A1CB0"/>
    <w:rsid w:val="00A15012"/>
    <w:rsid w:val="00A56A6F"/>
    <w:rsid w:val="00A63CE2"/>
    <w:rsid w:val="00A770E2"/>
    <w:rsid w:val="00AE62F2"/>
    <w:rsid w:val="00AE7AD8"/>
    <w:rsid w:val="00B55AF7"/>
    <w:rsid w:val="00C72009"/>
    <w:rsid w:val="00C904C8"/>
    <w:rsid w:val="00CD751B"/>
    <w:rsid w:val="00D55FC4"/>
    <w:rsid w:val="00E10D5B"/>
    <w:rsid w:val="00E26E01"/>
    <w:rsid w:val="00EB59DB"/>
    <w:rsid w:val="00EE46AD"/>
    <w:rsid w:val="00FB7BA7"/>
    <w:rsid w:val="00FD02C0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8A6A1"/>
  <w15:chartTrackingRefBased/>
  <w15:docId w15:val="{D3EF1502-B4FC-4D75-AB8C-9AD0988C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Natalia Żywiczka</cp:lastModifiedBy>
  <cp:revision>5</cp:revision>
  <dcterms:created xsi:type="dcterms:W3CDTF">2025-08-12T13:59:00Z</dcterms:created>
  <dcterms:modified xsi:type="dcterms:W3CDTF">2026-07-01T06:33:00Z</dcterms:modified>
</cp:coreProperties>
</file>